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F25" w14:textId="618DE3F3" w:rsidR="00752CB1" w:rsidRPr="00752CB1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752CB1">
        <w:rPr>
          <w:rFonts w:ascii="Arial" w:eastAsia="Arial" w:hAnsi="Arial" w:cs="Arial"/>
          <w:b/>
          <w:sz w:val="22"/>
          <w:szCs w:val="22"/>
        </w:rPr>
        <w:t xml:space="preserve">3GPP TSG SA WG4 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RTC SWG </w:t>
      </w:r>
      <w:r w:rsidRPr="00752CB1">
        <w:rPr>
          <w:rFonts w:ascii="Arial" w:eastAsia="Arial" w:hAnsi="Arial" w:cs="Arial"/>
          <w:b/>
          <w:sz w:val="22"/>
          <w:szCs w:val="22"/>
        </w:rPr>
        <w:t xml:space="preserve">Meeting </w:t>
      </w:r>
      <w:r w:rsidRPr="00752CB1">
        <w:rPr>
          <w:rFonts w:ascii="Arial" w:eastAsia="Arial" w:hAnsi="Arial" w:cs="Arial"/>
          <w:b/>
          <w:sz w:val="22"/>
          <w:szCs w:val="22"/>
        </w:rPr>
        <w:tab/>
      </w:r>
      <w:r w:rsidR="00CB245E" w:rsidRPr="00CB245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S4aR240002</w:t>
      </w:r>
    </w:p>
    <w:bookmarkEnd w:id="0"/>
    <w:bookmarkEnd w:id="1"/>
    <w:bookmarkEnd w:id="2"/>
    <w:bookmarkEnd w:id="3"/>
    <w:bookmarkEnd w:id="4"/>
    <w:bookmarkEnd w:id="5"/>
    <w:p w14:paraId="2AD65553" w14:textId="72F13341" w:rsidR="00A003CF" w:rsidRDefault="00374B85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Arial" w:hAnsi="Arial" w:cs="Arial"/>
          <w:b/>
          <w:sz w:val="22"/>
          <w:szCs w:val="22"/>
        </w:rPr>
        <w:t>21 February 2024, 16:00-18:00 CET, online</w:t>
      </w:r>
    </w:p>
    <w:p w14:paraId="7B9423CC" w14:textId="7D1B5830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r w:rsidR="005F1669" w:rsidRPr="005F1669">
        <w:rPr>
          <w:rFonts w:ascii="Arial" w:eastAsia="SimSun" w:hAnsi="Arial"/>
          <w:b/>
          <w:bCs/>
          <w:lang w:val="en-US" w:eastAsia="en-GB"/>
        </w:rPr>
        <w:t>5G Real-time Media Transport Protocol Configurations</w:t>
      </w:r>
      <w:r w:rsidR="005F1669">
        <w:rPr>
          <w:rFonts w:ascii="Arial" w:eastAsia="SimSun" w:hAnsi="Arial"/>
          <w:b/>
          <w:bCs/>
          <w:lang w:val="en-US" w:eastAsia="en-GB"/>
        </w:rPr>
        <w:t xml:space="preserve"> (5G_RTP</w:t>
      </w:r>
      <w:r w:rsidR="00644789">
        <w:rPr>
          <w:rFonts w:ascii="Arial" w:eastAsia="SimSun" w:hAnsi="Arial"/>
          <w:b/>
          <w:bCs/>
          <w:lang w:eastAsia="en-GB"/>
        </w:rPr>
        <w:t>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79F70651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5F1669">
        <w:rPr>
          <w:rFonts w:ascii="Arial" w:eastAsia="SimSun" w:hAnsi="Arial"/>
          <w:b/>
          <w:bCs/>
          <w:lang w:eastAsia="en-GB"/>
        </w:rPr>
        <w:t>5.6</w:t>
      </w:r>
    </w:p>
    <w:p w14:paraId="1C6A2EEA" w14:textId="77777777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3088B">
        <w:rPr>
          <w:rFonts w:ascii="Arial" w:eastAsia="SimSun" w:hAnsi="Arial"/>
          <w:b/>
          <w:bCs/>
          <w:lang w:eastAsia="zh-CN"/>
        </w:rPr>
        <w:t>SA4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188BD4D7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5F1669" w:rsidRPr="005F1669">
        <w:rPr>
          <w:lang w:val="en-US"/>
        </w:rPr>
        <w:t>5G Real-time Media Transport Protocol Configurations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838"/>
        <w:gridCol w:w="2061"/>
        <w:gridCol w:w="561"/>
        <w:gridCol w:w="884"/>
        <w:gridCol w:w="137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2A83E05B" w:rsidR="00A003CF" w:rsidRPr="005F1669" w:rsidRDefault="002567CE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 w:rsidRPr="005F1669">
              <w:rPr>
                <w:rFonts w:ascii="Arial" w:eastAsia="Times New Roman" w:hAnsi="Arial" w:cs="Arial"/>
                <w:lang w:eastAsia="en-GB"/>
              </w:rPr>
              <w:t>9</w:t>
            </w:r>
            <w:r w:rsidR="005F1669" w:rsidRPr="005F1669">
              <w:rPr>
                <w:rFonts w:ascii="Arial" w:eastAsia="Times New Roman" w:hAnsi="Arial" w:cs="Arial"/>
                <w:lang w:eastAsia="en-GB"/>
              </w:rPr>
              <w:t>60046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1D7E9533" w:rsidR="00A003CF" w:rsidRPr="00CF5BF3" w:rsidRDefault="005F1669">
            <w:pPr>
              <w:rPr>
                <w:rFonts w:ascii="Arial" w:eastAsia="Times New Roman" w:hAnsi="Arial" w:cs="Arial"/>
                <w:lang w:eastAsia="en-GB"/>
              </w:rPr>
            </w:pPr>
            <w:r w:rsidRPr="005F1669">
              <w:rPr>
                <w:rFonts w:ascii="Arial" w:eastAsia="Times New Roman" w:hAnsi="Arial" w:cs="Arial"/>
                <w:lang w:val="en-US" w:eastAsia="en-GB"/>
              </w:rPr>
              <w:t>5G Real-time Media Transport Protocol Configurations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6808FB2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5G_RTP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4FAD4533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>30541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59B1E5E0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Igor Curcio, Nokia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1442EB67" w:rsidR="004B4B68" w:rsidRDefault="00A003CF" w:rsidP="00857F74">
      <w:pPr>
        <w:jc w:val="both"/>
      </w:pPr>
      <w:r>
        <w:t xml:space="preserve">The work item </w:t>
      </w:r>
      <w:r w:rsidR="004B4B68">
        <w:t>5G_RTP (</w:t>
      </w:r>
      <w:r>
        <w:t>“</w:t>
      </w:r>
      <w:r w:rsidR="004B4B68" w:rsidRPr="004B4B68">
        <w:rPr>
          <w:lang w:val="en-US"/>
        </w:rPr>
        <w:t>5G Real-time Media Transport Protocol Configurations</w:t>
      </w:r>
      <w:r>
        <w:t>”</w:t>
      </w:r>
      <w:r w:rsidR="004B4B68">
        <w:t>) (SP-230541)</w:t>
      </w:r>
      <w:r w:rsidR="00DA1513">
        <w:t xml:space="preserve"> specifies </w:t>
      </w:r>
      <w:r w:rsidR="004B4B68">
        <w:t xml:space="preserve">a horizontal protocol specification in TS 26.522 that can be used by different 3GPP 5G </w:t>
      </w:r>
      <w:r w:rsidR="00857F74">
        <w:t xml:space="preserve">XR </w:t>
      </w:r>
      <w:r w:rsidR="004B4B68">
        <w:t xml:space="preserve">services and enablers. </w:t>
      </w:r>
    </w:p>
    <w:p w14:paraId="396BF18B" w14:textId="109BB2C2" w:rsidR="004B4B68" w:rsidRDefault="004B4B68" w:rsidP="00857F74">
      <w:pPr>
        <w:jc w:val="both"/>
      </w:pPr>
      <w:r>
        <w:t xml:space="preserve">The origin of this work was </w:t>
      </w:r>
      <w:r w:rsidRPr="004B4B68">
        <w:t xml:space="preserve">TR 26.998 (5G Glass-type AR/MR) </w:t>
      </w:r>
      <w:r>
        <w:t xml:space="preserve">which </w:t>
      </w:r>
      <w:r w:rsidRPr="004B4B68">
        <w:t xml:space="preserve">identified multiple aspects of normative work to support “5G/AR Real-time Communication” (clause 8.4). TR 26.998 identified normative work needed to support </w:t>
      </w:r>
      <w:r w:rsidR="00857F74">
        <w:t xml:space="preserve">the </w:t>
      </w:r>
      <w:r w:rsidRPr="004B4B68">
        <w:t xml:space="preserve">delivery of immersive media via RTP for IMS-based and WebRTC-based conversational services. </w:t>
      </w:r>
    </w:p>
    <w:p w14:paraId="3413B6CC" w14:textId="6C693603" w:rsidR="004B4B68" w:rsidRPr="004B4B68" w:rsidRDefault="004B4B68" w:rsidP="00857F74">
      <w:pPr>
        <w:jc w:val="both"/>
      </w:pPr>
      <w:r w:rsidRPr="004B4B68">
        <w:t xml:space="preserve">Further improvements in performance and </w:t>
      </w:r>
      <w:proofErr w:type="spellStart"/>
      <w:r w:rsidRPr="004B4B68">
        <w:t>QoE</w:t>
      </w:r>
      <w:proofErr w:type="spellEnd"/>
      <w:r w:rsidRPr="004B4B68">
        <w:t xml:space="preserve"> over the 5G system </w:t>
      </w:r>
      <w:r w:rsidR="00702EEA">
        <w:t>has been</w:t>
      </w:r>
      <w:r w:rsidRPr="004B4B68">
        <w:t xml:space="preserve"> achieved by specifying RTP configurations that are integrated and optimized for the 5G system, and leverage cross-layer optimizations used by other 3GPP specifications.</w:t>
      </w:r>
      <w:r>
        <w:t xml:space="preserve"> </w:t>
      </w:r>
      <w:proofErr w:type="gramStart"/>
      <w:r>
        <w:t xml:space="preserve">In particular, </w:t>
      </w:r>
      <w:r w:rsidR="00857F74">
        <w:t>this</w:t>
      </w:r>
      <w:proofErr w:type="gramEnd"/>
      <w:r w:rsidR="00857F74">
        <w:t xml:space="preserve"> work item was performed in collaboration with SA2 and related to their FS_XRM study.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1C968AE6" w14:textId="650428C1" w:rsidR="00857F74" w:rsidRDefault="00857F74" w:rsidP="00857F74">
      <w:r>
        <w:t xml:space="preserve">This is the </w:t>
      </w:r>
      <w:r w:rsidR="00174BBB">
        <w:t xml:space="preserve">primary </w:t>
      </w:r>
      <w:r>
        <w:t>feature list developed as part of TS 26.522:</w:t>
      </w:r>
    </w:p>
    <w:p w14:paraId="7EEAB004" w14:textId="1FC1970B" w:rsidR="00857F74" w:rsidRDefault="00857F74" w:rsidP="00EB4724">
      <w:pPr>
        <w:pStyle w:val="ListParagraph"/>
        <w:numPr>
          <w:ilvl w:val="0"/>
          <w:numId w:val="14"/>
        </w:numPr>
        <w:jc w:val="both"/>
      </w:pPr>
      <w:r w:rsidRPr="00A26D54">
        <w:rPr>
          <w:b/>
          <w:bCs/>
        </w:rPr>
        <w:t>RTP header extension for PDU Set marking</w:t>
      </w:r>
      <w:r>
        <w:t xml:space="preserve">: this is an RTP packet extension that allows a sender to insert specific information that can be used by the network to </w:t>
      </w:r>
      <w:r w:rsidR="00A26D54">
        <w:t xml:space="preserve">perform an informed packet dropping, in case of congestion or other necessary reason. The informed packet dropping has the goal of limiting the negative impact on the end-to-end </w:t>
      </w:r>
      <w:proofErr w:type="spellStart"/>
      <w:r w:rsidR="00A26D54">
        <w:t>QoE</w:t>
      </w:r>
      <w:proofErr w:type="spellEnd"/>
      <w:r w:rsidR="00A26D54">
        <w:t xml:space="preserve">. The </w:t>
      </w:r>
      <w:proofErr w:type="gramStart"/>
      <w:r w:rsidR="00A26D54">
        <w:t>high level</w:t>
      </w:r>
      <w:proofErr w:type="gramEnd"/>
      <w:r w:rsidR="00A26D54">
        <w:t xml:space="preserve"> semantic definition of PDU Sets and data bursts is the mechanism through which this functionality is realized. PDU Sets are delimited by an End PDU. And a data burst is delimited by a bit defined in the RTP header extension. The PDU Set </w:t>
      </w:r>
      <w:r w:rsidR="00174BBB">
        <w:t>I</w:t>
      </w:r>
      <w:r w:rsidR="00A26D54">
        <w:t>mportance</w:t>
      </w:r>
      <w:r w:rsidR="00174BBB">
        <w:t xml:space="preserve"> (PSI)</w:t>
      </w:r>
      <w:r w:rsidR="00A26D54">
        <w:t xml:space="preserve"> field indicates the relative importance of a PDU Set compared to other PDU Sets in a video stream. Other useful information is also added as part of the RTP header extension </w:t>
      </w:r>
      <w:proofErr w:type="gramStart"/>
      <w:r w:rsidR="00A26D54">
        <w:t>in order to</w:t>
      </w:r>
      <w:proofErr w:type="gramEnd"/>
      <w:r w:rsidR="00A26D54">
        <w:t xml:space="preserve"> help the network in performing </w:t>
      </w:r>
      <w:r w:rsidR="00174BBB">
        <w:t>(</w:t>
      </w:r>
      <w:r w:rsidR="00A26D54">
        <w:t>possibly</w:t>
      </w:r>
      <w:r w:rsidR="00174BBB">
        <w:t>)</w:t>
      </w:r>
      <w:r w:rsidR="00A26D54">
        <w:t xml:space="preserve"> packet dropping with minimal impact on the </w:t>
      </w:r>
      <w:proofErr w:type="spellStart"/>
      <w:r w:rsidR="00A26D54">
        <w:t>QoE</w:t>
      </w:r>
      <w:proofErr w:type="spellEnd"/>
      <w:r w:rsidR="00A26D54">
        <w:t>.</w:t>
      </w:r>
      <w:r w:rsidR="00174BBB">
        <w:t xml:space="preserve"> Guidelines for setting the PSI field for the H.264 and H.265 video codecs (and for setting other fields) are given.</w:t>
      </w:r>
    </w:p>
    <w:p w14:paraId="53A8BB66" w14:textId="77777777" w:rsidR="00174BBB" w:rsidRDefault="00174BBB" w:rsidP="00EB4724">
      <w:pPr>
        <w:pStyle w:val="ListParagraph"/>
        <w:ind w:left="360"/>
        <w:jc w:val="both"/>
      </w:pPr>
    </w:p>
    <w:p w14:paraId="19ABE217" w14:textId="6673D4C2" w:rsidR="00174BBB" w:rsidRPr="00174BBB" w:rsidRDefault="00174BBB" w:rsidP="00EB4724">
      <w:pPr>
        <w:pStyle w:val="ListParagraph"/>
        <w:numPr>
          <w:ilvl w:val="0"/>
          <w:numId w:val="14"/>
        </w:numPr>
        <w:jc w:val="both"/>
      </w:pPr>
      <w:r w:rsidRPr="00174BBB">
        <w:rPr>
          <w:b/>
          <w:bCs/>
        </w:rPr>
        <w:t>RTP header extension for XR pose</w:t>
      </w:r>
      <w:r>
        <w:t xml:space="preserve">: </w:t>
      </w:r>
      <w:r>
        <w:rPr>
          <w:lang w:val="en-GB"/>
        </w:rPr>
        <w:t>a</w:t>
      </w:r>
      <w:r w:rsidRPr="00174BBB">
        <w:rPr>
          <w:lang w:val="en-GB"/>
        </w:rPr>
        <w:t xml:space="preserve">n RTP sender that uses RTP to deliver pre-rendered video streams to a UE should include an RTP HE for XR pose to indicate the XR pose used for rendering the media (rendered pose). The RTP HE for XR pose may be used for </w:t>
      </w:r>
      <w:proofErr w:type="spellStart"/>
      <w:r w:rsidRPr="00174BBB">
        <w:rPr>
          <w:lang w:val="en-GB"/>
        </w:rPr>
        <w:t>signaling</w:t>
      </w:r>
      <w:proofErr w:type="spellEnd"/>
      <w:r w:rsidRPr="00174BBB">
        <w:rPr>
          <w:lang w:val="en-GB"/>
        </w:rPr>
        <w:t xml:space="preserve"> either a 6DoF XR pose or a 3DoF XR pose.</w:t>
      </w:r>
    </w:p>
    <w:p w14:paraId="2E698D36" w14:textId="77777777" w:rsidR="00174BBB" w:rsidRDefault="00174BBB" w:rsidP="00EB4724">
      <w:pPr>
        <w:pStyle w:val="ListParagraph"/>
        <w:jc w:val="both"/>
      </w:pPr>
    </w:p>
    <w:p w14:paraId="5C844D36" w14:textId="404E96A6" w:rsidR="00EB4724" w:rsidRPr="00EB4724" w:rsidRDefault="00174BBB" w:rsidP="00EB4724">
      <w:pPr>
        <w:pStyle w:val="ListParagraph"/>
        <w:numPr>
          <w:ilvl w:val="0"/>
          <w:numId w:val="14"/>
        </w:numPr>
        <w:jc w:val="both"/>
        <w:rPr>
          <w:lang w:val="en-GB"/>
        </w:rPr>
      </w:pPr>
      <w:r w:rsidRPr="00174BBB">
        <w:rPr>
          <w:b/>
          <w:bCs/>
        </w:rPr>
        <w:t>RTP header extension for in-band end-to-end delay measurement:</w:t>
      </w:r>
      <w:r>
        <w:t xml:space="preserve"> </w:t>
      </w:r>
      <w:r w:rsidR="00EB4724">
        <w:t>a</w:t>
      </w:r>
      <w:r w:rsidR="00EB4724" w:rsidRPr="00EB4724">
        <w:rPr>
          <w:lang w:val="en-GB"/>
        </w:rPr>
        <w:t xml:space="preserve">n RTP HE that allows an RTP packet to carry timestamp(s) may help obtain measured delays that are representative of the end-to-end instantaneous delays experienced by the media in the user plane. </w:t>
      </w:r>
    </w:p>
    <w:p w14:paraId="5B102E16" w14:textId="5CA2B79B" w:rsidR="00174BBB" w:rsidRPr="00EB4724" w:rsidRDefault="00EB4724" w:rsidP="00EB4724">
      <w:pPr>
        <w:pStyle w:val="ListParagraph"/>
        <w:numPr>
          <w:ilvl w:val="0"/>
          <w:numId w:val="14"/>
        </w:numPr>
        <w:jc w:val="both"/>
      </w:pPr>
      <w:r w:rsidRPr="00EB4724">
        <w:rPr>
          <w:b/>
          <w:bCs/>
        </w:rPr>
        <w:lastRenderedPageBreak/>
        <w:t xml:space="preserve">RTCP feedback reporting for </w:t>
      </w:r>
      <w:r w:rsidRPr="00EB4724">
        <w:rPr>
          <w:b/>
          <w:bCs/>
          <w:lang w:val="en-CA"/>
        </w:rPr>
        <w:t>t</w:t>
      </w:r>
      <w:r w:rsidRPr="00EB4724">
        <w:rPr>
          <w:b/>
          <w:bCs/>
          <w:lang w:val="en-CA"/>
        </w:rPr>
        <w:t>ransmission of timing information data for QoE measurements</w:t>
      </w:r>
      <w:r w:rsidRPr="00EB4724">
        <w:rPr>
          <w:b/>
          <w:bCs/>
          <w:lang w:val="en-CA"/>
        </w:rPr>
        <w:t xml:space="preserve">: </w:t>
      </w:r>
      <w:r w:rsidRPr="00EB4724">
        <w:rPr>
          <w:lang w:val="en-GB"/>
        </w:rPr>
        <w:t xml:space="preserve">In the context of interactive immersive services, one important parameter to estimate the user quality of experience is the </w:t>
      </w:r>
      <w:r w:rsidRPr="00EB4724">
        <w:rPr>
          <w:i/>
          <w:iCs/>
          <w:lang w:val="en-GB"/>
        </w:rPr>
        <w:t>roundtrip interaction delay.</w:t>
      </w:r>
      <w:r w:rsidRPr="00EB4724">
        <w:rPr>
          <w:rFonts w:eastAsia="Times New Roman"/>
          <w:lang w:eastAsia="en-US"/>
        </w:rPr>
        <w:t xml:space="preserve"> </w:t>
      </w:r>
      <w:r w:rsidRPr="00EB4724">
        <w:t xml:space="preserve">The </w:t>
      </w:r>
      <w:r w:rsidRPr="00EB4724">
        <w:rPr>
          <w:bCs/>
        </w:rPr>
        <w:t>roundtrip interaction delay</w:t>
      </w:r>
      <w:r w:rsidRPr="00EB4724">
        <w:t xml:space="preserve"> is defined as the sum of the </w:t>
      </w:r>
      <w:r w:rsidRPr="00EB4724">
        <w:rPr>
          <w:i/>
          <w:iCs/>
        </w:rPr>
        <w:t>age of content</w:t>
      </w:r>
      <w:r w:rsidRPr="00EB4724">
        <w:t xml:space="preserve"> and the </w:t>
      </w:r>
      <w:r w:rsidRPr="00EB4724">
        <w:rPr>
          <w:i/>
          <w:iCs/>
        </w:rPr>
        <w:t>user interaction delay</w:t>
      </w:r>
      <w:r w:rsidRPr="00EB4724">
        <w:t>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6B2CE" w14:textId="77777777" w:rsidR="00B33559" w:rsidRDefault="00B33559" w:rsidP="00564B0C">
      <w:pPr>
        <w:spacing w:after="0"/>
      </w:pPr>
      <w:r>
        <w:separator/>
      </w:r>
    </w:p>
  </w:endnote>
  <w:endnote w:type="continuationSeparator" w:id="0">
    <w:p w14:paraId="7F2883EA" w14:textId="77777777" w:rsidR="00B33559" w:rsidRDefault="00B33559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9200D" w14:textId="77777777" w:rsidR="00B33559" w:rsidRDefault="00B33559" w:rsidP="00564B0C">
      <w:pPr>
        <w:spacing w:after="0"/>
      </w:pPr>
      <w:r>
        <w:separator/>
      </w:r>
    </w:p>
  </w:footnote>
  <w:footnote w:type="continuationSeparator" w:id="0">
    <w:p w14:paraId="0D16D3D2" w14:textId="77777777" w:rsidR="00B33559" w:rsidRDefault="00B33559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4"/>
  </w:num>
  <w:num w:numId="9" w16cid:durableId="75247225">
    <w:abstractNumId w:val="12"/>
  </w:num>
  <w:num w:numId="10" w16cid:durableId="222452739">
    <w:abstractNumId w:val="10"/>
  </w:num>
  <w:num w:numId="11" w16cid:durableId="9829748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3"/>
  </w:num>
  <w:num w:numId="14" w16cid:durableId="1440680076">
    <w:abstractNumId w:val="8"/>
  </w:num>
  <w:num w:numId="15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D8D"/>
    <w:rsid w:val="00032225"/>
    <w:rsid w:val="0003609B"/>
    <w:rsid w:val="00043AD6"/>
    <w:rsid w:val="00056836"/>
    <w:rsid w:val="00064A95"/>
    <w:rsid w:val="00070C14"/>
    <w:rsid w:val="00080B9D"/>
    <w:rsid w:val="00087E7E"/>
    <w:rsid w:val="0009703C"/>
    <w:rsid w:val="000B4669"/>
    <w:rsid w:val="000F05D6"/>
    <w:rsid w:val="000F7ECB"/>
    <w:rsid w:val="0010177C"/>
    <w:rsid w:val="001017F5"/>
    <w:rsid w:val="0010234C"/>
    <w:rsid w:val="0012580E"/>
    <w:rsid w:val="00174BBB"/>
    <w:rsid w:val="001915BE"/>
    <w:rsid w:val="00196E56"/>
    <w:rsid w:val="001A0CD8"/>
    <w:rsid w:val="001B43CE"/>
    <w:rsid w:val="001B7E5B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67CE"/>
    <w:rsid w:val="00282C6E"/>
    <w:rsid w:val="002946EE"/>
    <w:rsid w:val="002952AD"/>
    <w:rsid w:val="002A7F72"/>
    <w:rsid w:val="002B09A1"/>
    <w:rsid w:val="002C5F3A"/>
    <w:rsid w:val="002C60AF"/>
    <w:rsid w:val="002F1446"/>
    <w:rsid w:val="003257E8"/>
    <w:rsid w:val="00353064"/>
    <w:rsid w:val="00355D4B"/>
    <w:rsid w:val="00362881"/>
    <w:rsid w:val="00364327"/>
    <w:rsid w:val="0037185C"/>
    <w:rsid w:val="00372B11"/>
    <w:rsid w:val="00374B85"/>
    <w:rsid w:val="00394F15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B68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5F166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02EEA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9C6"/>
    <w:rsid w:val="00811D3E"/>
    <w:rsid w:val="008319F1"/>
    <w:rsid w:val="008358BA"/>
    <w:rsid w:val="00835BE2"/>
    <w:rsid w:val="00857F74"/>
    <w:rsid w:val="00862CAF"/>
    <w:rsid w:val="0086673F"/>
    <w:rsid w:val="00877B6A"/>
    <w:rsid w:val="0088721C"/>
    <w:rsid w:val="00892CC4"/>
    <w:rsid w:val="00893453"/>
    <w:rsid w:val="008A4F0B"/>
    <w:rsid w:val="008B6BEB"/>
    <w:rsid w:val="008D3655"/>
    <w:rsid w:val="008D67ED"/>
    <w:rsid w:val="008F05EC"/>
    <w:rsid w:val="008F18C0"/>
    <w:rsid w:val="008F198E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F1047"/>
    <w:rsid w:val="009F42C7"/>
    <w:rsid w:val="00A003CF"/>
    <w:rsid w:val="00A12273"/>
    <w:rsid w:val="00A22EF2"/>
    <w:rsid w:val="00A26D54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E3FF0"/>
    <w:rsid w:val="00AF11F4"/>
    <w:rsid w:val="00B04202"/>
    <w:rsid w:val="00B07F76"/>
    <w:rsid w:val="00B33559"/>
    <w:rsid w:val="00B34FA7"/>
    <w:rsid w:val="00B41E06"/>
    <w:rsid w:val="00B45118"/>
    <w:rsid w:val="00B540A6"/>
    <w:rsid w:val="00B62D9A"/>
    <w:rsid w:val="00B64A96"/>
    <w:rsid w:val="00BA422A"/>
    <w:rsid w:val="00BA5BC0"/>
    <w:rsid w:val="00BB5504"/>
    <w:rsid w:val="00BE4965"/>
    <w:rsid w:val="00C036ED"/>
    <w:rsid w:val="00C230DF"/>
    <w:rsid w:val="00C41336"/>
    <w:rsid w:val="00C509FF"/>
    <w:rsid w:val="00C90705"/>
    <w:rsid w:val="00C92C01"/>
    <w:rsid w:val="00CA01A6"/>
    <w:rsid w:val="00CA434F"/>
    <w:rsid w:val="00CA5971"/>
    <w:rsid w:val="00CB245E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02615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B4724"/>
    <w:rsid w:val="00EE3744"/>
    <w:rsid w:val="00EF0C79"/>
    <w:rsid w:val="00F02209"/>
    <w:rsid w:val="00F31270"/>
    <w:rsid w:val="00F67D9A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49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Igor Curcio</cp:lastModifiedBy>
  <cp:revision>8</cp:revision>
  <dcterms:created xsi:type="dcterms:W3CDTF">2024-02-19T00:29:00Z</dcterms:created>
  <dcterms:modified xsi:type="dcterms:W3CDTF">2024-02-19T02:05:00Z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